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D3189">
        <w:rPr>
          <w:rFonts w:cs="Arial"/>
          <w:b/>
          <w:caps/>
          <w:sz w:val="28"/>
          <w:szCs w:val="28"/>
        </w:rPr>
        <w:t>1621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D318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D3189">
              <w:rPr>
                <w:rFonts w:cs="Arial"/>
                <w:sz w:val="20"/>
                <w:szCs w:val="20"/>
              </w:rPr>
              <w:t>Manutenção na tampa do bueiro localizado na Rua Santo Ivo, em frente ao nº 82, no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D3189">
        <w:rPr>
          <w:rFonts w:cs="Arial"/>
        </w:rPr>
        <w:t>à m</w:t>
      </w:r>
      <w:r w:rsidR="00AD3189" w:rsidRPr="00AD3189">
        <w:rPr>
          <w:rFonts w:cs="Arial"/>
        </w:rPr>
        <w:t>anutenção na tampa do bueiro localizado na Rua Santo Ivo, em frente ao nº 82, no Bairro Cidade Salvador.</w:t>
      </w:r>
    </w:p>
    <w:p w:rsidR="00AD3189" w:rsidRPr="00AD3189" w:rsidRDefault="00AD3189" w:rsidP="00AD318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AD3189">
        <w:rPr>
          <w:rFonts w:cs="Arial"/>
        </w:rPr>
        <w:t xml:space="preserve">O presente requerimento é medida necessária, pois trata-se de tampa de bueiro que está aberta </w:t>
      </w:r>
      <w:r>
        <w:rPr>
          <w:rFonts w:cs="Arial"/>
        </w:rPr>
        <w:t>representando</w:t>
      </w:r>
      <w:r w:rsidRPr="00AD3189">
        <w:rPr>
          <w:rFonts w:cs="Arial"/>
        </w:rPr>
        <w:t xml:space="preserve"> risco de acidentes a todos que trafegam pelo local.</w:t>
      </w:r>
    </w:p>
    <w:p w:rsidR="00AD3189" w:rsidRPr="00AD3189" w:rsidRDefault="00AD3189" w:rsidP="00AD318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AD3189">
        <w:rPr>
          <w:rFonts w:cs="Arial"/>
        </w:rPr>
        <w:t xml:space="preserve">A medida também se justifica em razão do entupimento que pode </w:t>
      </w:r>
      <w:r>
        <w:rPr>
          <w:rFonts w:cs="Arial"/>
        </w:rPr>
        <w:t>ocorrer</w:t>
      </w:r>
      <w:r w:rsidRPr="00AD3189">
        <w:rPr>
          <w:rFonts w:cs="Arial"/>
        </w:rPr>
        <w:t xml:space="preserve"> </w:t>
      </w:r>
      <w:r>
        <w:rPr>
          <w:rFonts w:cs="Arial"/>
        </w:rPr>
        <w:t>n</w:t>
      </w:r>
      <w:r w:rsidRPr="00AD3189">
        <w:rPr>
          <w:rFonts w:cs="Arial"/>
        </w:rPr>
        <w:t>o b</w:t>
      </w:r>
      <w:r>
        <w:rPr>
          <w:rFonts w:cs="Arial"/>
        </w:rPr>
        <w:t>ueiro em razão de estar aberto, possibilitando</w:t>
      </w:r>
      <w:r w:rsidRPr="00AD3189">
        <w:rPr>
          <w:rFonts w:cs="Arial"/>
        </w:rPr>
        <w:t xml:space="preserve"> a entrada do lixo que é jogado na via pública.</w:t>
      </w:r>
    </w:p>
    <w:p w:rsidR="00AD3189" w:rsidRPr="00AD3189" w:rsidRDefault="00AD3189" w:rsidP="00AD318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AD3189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AD3189" w:rsidRDefault="00AD3189" w:rsidP="00AD318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Sem outro particular, n</w:t>
      </w:r>
      <w:r w:rsidRPr="00AD3189">
        <w:rPr>
          <w:rFonts w:cs="Arial"/>
        </w:rPr>
        <w:t>a certeza de recebermos atenção ao indicado, subscrevemos agradecidos.</w:t>
      </w:r>
    </w:p>
    <w:p w:rsidR="00691975" w:rsidRDefault="003A77BE" w:rsidP="00AD318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189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AD3189" w:rsidRPr="005D429C" w:rsidRDefault="00AD3189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D3189" w:rsidRDefault="00AD3189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AD3189" w:rsidRDefault="00AD3189">
      <w:pPr>
        <w:rPr>
          <w:rFonts w:cs="Arial"/>
        </w:rPr>
      </w:pPr>
      <w:r>
        <w:rPr>
          <w:rFonts w:cs="Arial"/>
        </w:rPr>
        <w:br w:type="page"/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AD3189" w:rsidRDefault="00AD3189" w:rsidP="00AD3189">
      <w:pPr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E8AA88D">
            <wp:extent cx="6019800" cy="4511040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51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3189" w:rsidRDefault="00AD3189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AD3189" w:rsidRPr="00ED4D34" w:rsidRDefault="00AD3189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AD3189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C6A" w:rsidRDefault="00E23C6A">
      <w:r>
        <w:separator/>
      </w:r>
    </w:p>
  </w:endnote>
  <w:endnote w:type="continuationSeparator" w:id="0">
    <w:p w:rsidR="00E23C6A" w:rsidRDefault="00E2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C6A" w:rsidRDefault="00E23C6A">
      <w:r>
        <w:separator/>
      </w:r>
    </w:p>
  </w:footnote>
  <w:footnote w:type="continuationSeparator" w:id="0">
    <w:p w:rsidR="00E23C6A" w:rsidRDefault="00E23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AD3189" w:rsidRDefault="00AD3189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AD3189" w:rsidRDefault="00AD3189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D3189">
      <w:rPr>
        <w:rFonts w:cs="Arial"/>
        <w:b/>
        <w:sz w:val="20"/>
        <w:szCs w:val="20"/>
        <w:u w:val="single"/>
      </w:rPr>
      <w:t>1621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D3189">
      <w:rPr>
        <w:rFonts w:cs="Arial"/>
        <w:b/>
        <w:sz w:val="20"/>
        <w:szCs w:val="20"/>
        <w:u w:val="single"/>
      </w:rPr>
      <w:t xml:space="preserve">– Vereador Roninha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318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318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920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189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23C6A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B835-F5CB-4787-959B-4ABBD98D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2021-05-31T19:00:00Z</dcterms:created>
  <dcterms:modified xsi:type="dcterms:W3CDTF">2021-05-31T19:04:00Z</dcterms:modified>
</cp:coreProperties>
</file>